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CD7" w:rsidRPr="00FE34DA" w:rsidRDefault="00EC1CD7" w:rsidP="00EC1CD7">
      <w:pPr>
        <w:pStyle w:val="G3titolo"/>
        <w:rPr>
          <w:rStyle w:val="G3domanda"/>
          <w:rFonts w:cs="Arial"/>
          <w:b/>
          <w:color w:val="595959" w:themeColor="text1" w:themeTint="A6"/>
        </w:rPr>
      </w:pPr>
      <w:r w:rsidRPr="00FE34DA">
        <w:rPr>
          <w:rStyle w:val="G3domanda"/>
          <w:rFonts w:cs="Arial"/>
          <w:b/>
          <w:color w:val="595959" w:themeColor="text1" w:themeTint="A6"/>
        </w:rPr>
        <w:t xml:space="preserve">GG3 </w:t>
      </w:r>
      <w:r>
        <w:rPr>
          <w:rStyle w:val="G3domanda"/>
          <w:rFonts w:cs="Arial"/>
          <w:b/>
          <w:color w:val="595959" w:themeColor="text1" w:themeTint="A6"/>
        </w:rPr>
        <w:t>2013_8-9</w:t>
      </w:r>
      <w:r w:rsidRPr="00FE34DA">
        <w:rPr>
          <w:rStyle w:val="G3domanda"/>
          <w:rFonts w:cs="Arial"/>
          <w:b/>
          <w:color w:val="595959" w:themeColor="text1" w:themeTint="A6"/>
        </w:rPr>
        <w:t xml:space="preserve"> pag. </w:t>
      </w:r>
      <w:r>
        <w:rPr>
          <w:rStyle w:val="G3domanda"/>
          <w:rFonts w:cs="Arial"/>
          <w:b/>
          <w:color w:val="595959" w:themeColor="text1" w:themeTint="A6"/>
        </w:rPr>
        <w:t>2</w:t>
      </w:r>
    </w:p>
    <w:p w:rsidR="00EC1CD7" w:rsidRPr="00FE34DA" w:rsidRDefault="00EC1CD7" w:rsidP="00EC1CD7">
      <w:pPr>
        <w:pStyle w:val="G3titolo"/>
        <w:rPr>
          <w:rStyle w:val="G3domanda"/>
          <w:rFonts w:cs="Arial"/>
        </w:rPr>
      </w:pPr>
      <w:r>
        <w:rPr>
          <w:rStyle w:val="G3domanda"/>
          <w:rFonts w:cs="Arial"/>
        </w:rPr>
        <w:t>GEN 3 LIVE</w:t>
      </w:r>
    </w:p>
    <w:p w:rsidR="00EC1CD7" w:rsidRPr="00FE34DA" w:rsidRDefault="00EC1CD7" w:rsidP="00EC1CD7">
      <w:pPr>
        <w:pStyle w:val="G3titolo"/>
        <w:jc w:val="both"/>
        <w:rPr>
          <w:rStyle w:val="G3domanda"/>
          <w:rFonts w:cs="Arial"/>
          <w:b/>
        </w:rPr>
      </w:pPr>
    </w:p>
    <w:p w:rsidR="00EC1CD7" w:rsidRPr="00FE34DA" w:rsidRDefault="00EC1CD7" w:rsidP="00EC1CD7">
      <w:pPr>
        <w:pStyle w:val="G3titolo"/>
        <w:rPr>
          <w:rFonts w:cs="Arial"/>
        </w:rPr>
      </w:pPr>
      <w:r>
        <w:rPr>
          <w:rFonts w:cs="Arial"/>
        </w:rPr>
        <w:t>Con Papa Francesco</w:t>
      </w:r>
    </w:p>
    <w:p w:rsidR="00EC1CD7" w:rsidRDefault="00EC1CD7" w:rsidP="00EC1CD7">
      <w:pPr>
        <w:pStyle w:val="autostradetitolettiInsertoAutostrade"/>
        <w:jc w:val="both"/>
        <w:rPr>
          <w:rStyle w:val="primitempitxtboldChiesaoggi"/>
          <w:rFonts w:ascii="Myriad Pro SemiCond" w:hAnsi="Myriad Pro SemiCond" w:cs="Myriad Pro SemiCond"/>
          <w:caps w:val="0"/>
          <w:color w:val="000000"/>
          <w:sz w:val="22"/>
          <w:szCs w:val="22"/>
        </w:rPr>
      </w:pPr>
    </w:p>
    <w:p w:rsidR="00EC1CD7" w:rsidRPr="00D92400" w:rsidRDefault="008155F2" w:rsidP="00D92400">
      <w:pPr>
        <w:pStyle w:val="G3Testo"/>
      </w:pPr>
      <w:r w:rsidRPr="00D92400">
        <w:t xml:space="preserve">In occasione del </w:t>
      </w:r>
      <w:r w:rsidR="00991FD7">
        <w:t>S</w:t>
      </w:r>
      <w:r w:rsidRPr="00D92400">
        <w:t>upercongresso di maggio, dove eravamo presenti in circa 1000, provenenti da 26 nazioni</w:t>
      </w:r>
      <w:r w:rsidR="00991FD7">
        <w:t>,</w:t>
      </w:r>
      <w:r w:rsidRPr="00D92400">
        <w:t xml:space="preserve"> dall’Europa, al Centro e sud Ame</w:t>
      </w:r>
      <w:r w:rsidR="00192148">
        <w:t>r</w:t>
      </w:r>
      <w:r w:rsidRPr="00D92400">
        <w:t xml:space="preserve">ica, fino alla Cina, Australia e Nuova Zelanda, un gruppo di </w:t>
      </w:r>
      <w:proofErr w:type="spellStart"/>
      <w:r w:rsidRPr="00D92400">
        <w:t>gen</w:t>
      </w:r>
      <w:proofErr w:type="spellEnd"/>
      <w:r w:rsidRPr="00D92400">
        <w:t xml:space="preserve"> 3 di Roma, a nome di tutti, ha scritto al Papa per dire del nostro desiderio di incontrarlo. Subito abbiamo ricevuto la risposta: Papa Francesco ci avrebbe salutato durante l’udienza e due di noi avrebbero potuto</w:t>
      </w:r>
      <w:r w:rsidR="00D92400" w:rsidRPr="00D92400">
        <w:t xml:space="preserve"> incontrarlo di persona.</w:t>
      </w:r>
    </w:p>
    <w:p w:rsidR="00D92400" w:rsidRPr="00D92400" w:rsidRDefault="00D92400" w:rsidP="00D92400">
      <w:pPr>
        <w:pStyle w:val="G3Testo"/>
      </w:pPr>
    </w:p>
    <w:p w:rsidR="00192148" w:rsidRDefault="00D92400" w:rsidP="00192148">
      <w:pPr>
        <w:pStyle w:val="G3Testo"/>
      </w:pPr>
      <w:proofErr w:type="spellStart"/>
      <w:r w:rsidRPr="00D92400">
        <w:t>Achic</w:t>
      </w:r>
      <w:proofErr w:type="spellEnd"/>
      <w:r w:rsidRPr="00D92400">
        <w:t xml:space="preserve"> dell’Ecuador e </w:t>
      </w:r>
      <w:proofErr w:type="spellStart"/>
      <w:r w:rsidRPr="00D92400">
        <w:t>Mat</w:t>
      </w:r>
      <w:r w:rsidR="00192148">
        <w:t>t</w:t>
      </w:r>
      <w:r w:rsidRPr="00D92400">
        <w:t>ias</w:t>
      </w:r>
      <w:proofErr w:type="spellEnd"/>
      <w:r w:rsidRPr="00D92400">
        <w:t xml:space="preserve"> del Paraguay</w:t>
      </w:r>
      <w:r w:rsidR="00192148">
        <w:t xml:space="preserve"> </w:t>
      </w:r>
      <w:r w:rsidR="00192148" w:rsidRPr="00192148">
        <w:t xml:space="preserve">sono stati scelti come nostri rappresentanti. </w:t>
      </w:r>
    </w:p>
    <w:p w:rsidR="00192148" w:rsidRPr="00192148" w:rsidRDefault="00192148" w:rsidP="00192148">
      <w:pPr>
        <w:pStyle w:val="G3Testo"/>
      </w:pPr>
      <w:r w:rsidRPr="00192148">
        <w:t xml:space="preserve">Hanno regalato al Papa un album con le nostre esperienze di "Cuore in azione", corredate da tante foto. Il papa, sfogliandolo ne è stato molto contento! </w:t>
      </w:r>
    </w:p>
    <w:p w:rsidR="00EC1CD7" w:rsidRPr="00D92400" w:rsidRDefault="00192148" w:rsidP="00192148">
      <w:pPr>
        <w:pStyle w:val="G3Testo"/>
      </w:pPr>
      <w:r w:rsidRPr="00192148">
        <w:t xml:space="preserve">Ci ha incoraggiato a continuare a far funzionare il nostro cuore vivendo le opere di misericordia. </w:t>
      </w:r>
      <w:proofErr w:type="spellStart"/>
      <w:r w:rsidRPr="00192148">
        <w:t>Achic</w:t>
      </w:r>
      <w:proofErr w:type="spellEnd"/>
      <w:r w:rsidRPr="00192148">
        <w:t xml:space="preserve"> gli ha regalato un braccialetto artigianale della sua comunità indigena. Il papa ha voluto subito che </w:t>
      </w:r>
      <w:proofErr w:type="spellStart"/>
      <w:r w:rsidRPr="00192148">
        <w:t>Achic</w:t>
      </w:r>
      <w:proofErr w:type="spellEnd"/>
      <w:r w:rsidRPr="00192148">
        <w:t xml:space="preserve"> stessa glielo legasse al polso! </w:t>
      </w:r>
    </w:p>
    <w:sectPr w:rsidR="00EC1CD7" w:rsidRPr="00D92400" w:rsidSect="00B22519">
      <w:pgSz w:w="11906" w:h="16838" w:code="9"/>
      <w:pgMar w:top="1701" w:right="1134" w:bottom="4133" w:left="1134" w:header="709" w:footer="709" w:gutter="0"/>
      <w:cols w:num="3" w:space="11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stro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dvent (TT) Bold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 SemiCond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oNotTrackMoves/>
  <w:defaultTabStop w:val="708"/>
  <w:hyphenationZone w:val="283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CD7"/>
    <w:rsid w:val="00192148"/>
    <w:rsid w:val="0029679E"/>
    <w:rsid w:val="0049582A"/>
    <w:rsid w:val="004F0984"/>
    <w:rsid w:val="00802170"/>
    <w:rsid w:val="008155F2"/>
    <w:rsid w:val="00991FD7"/>
    <w:rsid w:val="00B22519"/>
    <w:rsid w:val="00BE4D3A"/>
    <w:rsid w:val="00C86AC8"/>
    <w:rsid w:val="00C96F25"/>
    <w:rsid w:val="00CF61B6"/>
    <w:rsid w:val="00D92400"/>
    <w:rsid w:val="00EC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2519"/>
    <w:rPr>
      <w:sz w:val="24"/>
      <w:szCs w:val="24"/>
    </w:rPr>
  </w:style>
  <w:style w:type="paragraph" w:styleId="Titolo3">
    <w:name w:val="heading 3"/>
    <w:basedOn w:val="Normale"/>
    <w:next w:val="Normale"/>
    <w:qFormat/>
    <w:rsid w:val="00B22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3Testo">
    <w:name w:val="G3 Testo"/>
    <w:basedOn w:val="Normale"/>
    <w:qFormat/>
    <w:rsid w:val="00BE4D3A"/>
    <w:pPr>
      <w:spacing w:line="220" w:lineRule="exact"/>
      <w:jc w:val="both"/>
    </w:pPr>
    <w:rPr>
      <w:rFonts w:ascii="Arial" w:hAnsi="Arial"/>
      <w:sz w:val="19"/>
      <w:szCs w:val="20"/>
    </w:rPr>
  </w:style>
  <w:style w:type="paragraph" w:customStyle="1" w:styleId="G3Introduzione">
    <w:name w:val="G3 Introduzione"/>
    <w:basedOn w:val="G3Testo"/>
    <w:rsid w:val="00B22519"/>
    <w:rPr>
      <w:i/>
      <w:iCs/>
    </w:rPr>
  </w:style>
  <w:style w:type="character" w:customStyle="1" w:styleId="G3domanda">
    <w:name w:val="G3 domanda"/>
    <w:basedOn w:val="Carpredefinitoparagrafo"/>
    <w:rsid w:val="00B22519"/>
    <w:rPr>
      <w:rFonts w:ascii="Arial" w:hAnsi="Arial"/>
      <w:b/>
      <w:bCs/>
      <w:sz w:val="19"/>
    </w:rPr>
  </w:style>
  <w:style w:type="paragraph" w:customStyle="1" w:styleId="G3titolo">
    <w:name w:val="G3 titolo"/>
    <w:basedOn w:val="G3Testo"/>
    <w:rsid w:val="00B22519"/>
    <w:pPr>
      <w:jc w:val="left"/>
    </w:pPr>
    <w:rPr>
      <w:b/>
      <w:bCs/>
    </w:rPr>
  </w:style>
  <w:style w:type="paragraph" w:customStyle="1" w:styleId="G3Intestazione">
    <w:name w:val="G3 Intestazione"/>
    <w:autoRedefine/>
    <w:qFormat/>
    <w:rsid w:val="00BE4D3A"/>
    <w:rPr>
      <w:rFonts w:ascii="Arial" w:hAnsi="Arial"/>
      <w:b/>
      <w:bCs/>
      <w:color w:val="7F7F7F"/>
      <w:sz w:val="19"/>
    </w:rPr>
  </w:style>
  <w:style w:type="paragraph" w:customStyle="1" w:styleId="G3RUBRICA">
    <w:name w:val="G3 RUBRICA"/>
    <w:basedOn w:val="G3Testo"/>
    <w:autoRedefine/>
    <w:qFormat/>
    <w:rsid w:val="0029679E"/>
  </w:style>
  <w:style w:type="paragraph" w:customStyle="1" w:styleId="autostradetitolettiInsertoAutostrade">
    <w:name w:val="autostrade_titoletti (Inserto Autostrade)"/>
    <w:basedOn w:val="Normale"/>
    <w:uiPriority w:val="99"/>
    <w:rsid w:val="00EC1CD7"/>
    <w:pPr>
      <w:autoSpaceDE w:val="0"/>
      <w:autoSpaceDN w:val="0"/>
      <w:adjustRightInd w:val="0"/>
      <w:spacing w:line="260" w:lineRule="atLeast"/>
      <w:jc w:val="center"/>
      <w:textAlignment w:val="center"/>
    </w:pPr>
    <w:rPr>
      <w:rFonts w:ascii="Distro" w:hAnsi="Distro" w:cs="Distro"/>
      <w:caps/>
      <w:color w:val="534A94"/>
      <w:sz w:val="28"/>
      <w:szCs w:val="28"/>
    </w:rPr>
  </w:style>
  <w:style w:type="character" w:customStyle="1" w:styleId="primitempitxtboldChiesaoggi">
    <w:name w:val="primitempi_txtbold (Chiesa oggi)"/>
    <w:uiPriority w:val="99"/>
    <w:rsid w:val="00EC1CD7"/>
    <w:rPr>
      <w:rFonts w:ascii="advent (TT) Bold3" w:hAnsi="advent (TT) Bold3" w:cs="advent (TT) Bold3"/>
      <w:b/>
      <w:bCs/>
      <w:color w:val="1F5CA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ra.VIRGO\Documents\MODELLOGiornalegen3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MODELLOGiornalegen3</Template>
  <TotalTime>50</TotalTime>
  <Pages>1</Pages>
  <Words>159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Gen 3 f.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4</cp:revision>
  <dcterms:created xsi:type="dcterms:W3CDTF">2013-08-08T16:34:00Z</dcterms:created>
  <dcterms:modified xsi:type="dcterms:W3CDTF">2013-09-26T14:23:00Z</dcterms:modified>
</cp:coreProperties>
</file>